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69ECD" w14:textId="77777777" w:rsidR="00BA4020" w:rsidRDefault="008B4BE3" w:rsidP="00210B65">
      <w:pPr>
        <w:pStyle w:val="NoSpacing"/>
      </w:pPr>
      <w:r>
        <w:rPr>
          <w:u w:val="single"/>
        </w:rPr>
        <w:t>Nicholas MATTESDEN</w:t>
      </w:r>
      <w:r>
        <w:t xml:space="preserve">   (d.1435)</w:t>
      </w:r>
    </w:p>
    <w:p w14:paraId="3CA6F1DE" w14:textId="77777777" w:rsidR="008B4BE3" w:rsidRDefault="008B4BE3" w:rsidP="00210B65">
      <w:pPr>
        <w:pStyle w:val="NoSpacing"/>
      </w:pPr>
      <w:r>
        <w:t>of Kingsholme, Gloucester.</w:t>
      </w:r>
    </w:p>
    <w:p w14:paraId="6B99B1DB" w14:textId="77777777" w:rsidR="008B4BE3" w:rsidRDefault="008B4BE3" w:rsidP="00210B65">
      <w:pPr>
        <w:pStyle w:val="NoSpacing"/>
      </w:pPr>
    </w:p>
    <w:p w14:paraId="02490118" w14:textId="77777777" w:rsidR="008B4BE3" w:rsidRDefault="008B4BE3" w:rsidP="00210B65">
      <w:pPr>
        <w:pStyle w:val="NoSpacing"/>
      </w:pPr>
    </w:p>
    <w:p w14:paraId="45BBA3CD" w14:textId="67E8FFFB" w:rsidR="008B4BE3" w:rsidRDefault="008B4BE3" w:rsidP="00210B65">
      <w:pPr>
        <w:pStyle w:val="NoSpacing"/>
      </w:pPr>
      <w:r>
        <w:t xml:space="preserve">= </w:t>
      </w:r>
      <w:r w:rsidR="00FA2C37">
        <w:t xml:space="preserve">(1394) </w:t>
      </w:r>
      <w:r>
        <w:t>Margaret Berkeley</w:t>
      </w:r>
      <w:r w:rsidR="00231916">
        <w:t>(q.v.)</w:t>
      </w:r>
      <w:r>
        <w:t>.</w:t>
      </w:r>
    </w:p>
    <w:p w14:paraId="4A87BE26" w14:textId="77777777" w:rsidR="008B4BE3" w:rsidRDefault="008B4BE3" w:rsidP="00210B65">
      <w:pPr>
        <w:pStyle w:val="NoSpacing"/>
      </w:pPr>
      <w:bookmarkStart w:id="0" w:name="_Hlk511848102"/>
      <w:r>
        <w:t>(</w:t>
      </w:r>
      <w:hyperlink r:id="rId6" w:history="1">
        <w:r>
          <w:rPr>
            <w:rStyle w:val="Hyperlink"/>
          </w:rPr>
          <w:t>http://histfam.familysearch.org/getperson.php?personID=I12176&amp;tree=Nixon</w:t>
        </w:r>
      </w:hyperlink>
      <w:r>
        <w:t>)</w:t>
      </w:r>
      <w:bookmarkEnd w:id="0"/>
    </w:p>
    <w:p w14:paraId="54969E02" w14:textId="20C1C98B" w:rsidR="008B4BE3" w:rsidRDefault="008B4BE3" w:rsidP="00210B65">
      <w:pPr>
        <w:pStyle w:val="NoSpacing"/>
      </w:pPr>
      <w:r>
        <w:t>Son:</w:t>
      </w:r>
      <w:r>
        <w:tab/>
        <w:t>Robert(d.1458)</w:t>
      </w:r>
      <w:r w:rsidR="0018178D">
        <w:t>(q.v.)</w:t>
      </w:r>
      <w:r>
        <w:t>.   (ibid.)</w:t>
      </w:r>
    </w:p>
    <w:p w14:paraId="31388347" w14:textId="77777777" w:rsidR="008B4BE3" w:rsidRDefault="008B4BE3" w:rsidP="00210B65">
      <w:pPr>
        <w:pStyle w:val="NoSpacing"/>
      </w:pPr>
    </w:p>
    <w:p w14:paraId="6010F862" w14:textId="77777777" w:rsidR="008B4BE3" w:rsidRDefault="008B4BE3" w:rsidP="00210B65">
      <w:pPr>
        <w:pStyle w:val="NoSpacing"/>
      </w:pPr>
    </w:p>
    <w:p w14:paraId="0615AD48" w14:textId="77777777" w:rsidR="00FA2C37" w:rsidRDefault="00FA2C37" w:rsidP="00210B65">
      <w:pPr>
        <w:pStyle w:val="NoSpacing"/>
      </w:pPr>
      <w:r>
        <w:tab/>
        <w:t>1370</w:t>
      </w:r>
      <w:r>
        <w:tab/>
        <w:t>Born.</w:t>
      </w:r>
    </w:p>
    <w:p w14:paraId="08A5694B" w14:textId="77777777" w:rsidR="00FA2C37" w:rsidRPr="00FA2C37" w:rsidRDefault="00FA2C37" w:rsidP="00210B65">
      <w:pPr>
        <w:pStyle w:val="NoSpacing"/>
      </w:pPr>
      <w:r>
        <w:tab/>
      </w:r>
      <w:r>
        <w:tab/>
      </w:r>
      <w:r w:rsidRPr="00FA2C37">
        <w:rPr>
          <w:sz w:val="22"/>
          <w:szCs w:val="22"/>
        </w:rPr>
        <w:t>(</w:t>
      </w:r>
      <w:hyperlink r:id="rId7" w:history="1">
        <w:r w:rsidRPr="00FA2C37">
          <w:rPr>
            <w:rStyle w:val="Hyperlink"/>
            <w:sz w:val="22"/>
            <w:szCs w:val="22"/>
          </w:rPr>
          <w:t>http://freepages.genealogy.rootsweb.ancestry.com/~hwbradley/aqwg1399.htm</w:t>
        </w:r>
      </w:hyperlink>
      <w:r w:rsidRPr="00FA2C37">
        <w:rPr>
          <w:sz w:val="22"/>
          <w:szCs w:val="22"/>
        </w:rPr>
        <w:t>)</w:t>
      </w:r>
    </w:p>
    <w:p w14:paraId="4CC51652" w14:textId="77777777" w:rsidR="008B4BE3" w:rsidRDefault="008B4BE3" w:rsidP="00210B65">
      <w:pPr>
        <w:pStyle w:val="NoSpacing"/>
      </w:pPr>
      <w:r>
        <w:t>15 Apr.1428</w:t>
      </w:r>
      <w:r>
        <w:tab/>
        <w:t>He was a juror on the inquisition post mortem at Gloucester into the</w:t>
      </w:r>
    </w:p>
    <w:p w14:paraId="3FF62AD8" w14:textId="77777777" w:rsidR="008B4BE3" w:rsidRDefault="008B4BE3" w:rsidP="00210B65">
      <w:pPr>
        <w:pStyle w:val="NoSpacing"/>
      </w:pPr>
      <w:r>
        <w:tab/>
      </w:r>
      <w:r>
        <w:tab/>
        <w:t>lands held by the late Margery Dynghull.</w:t>
      </w:r>
    </w:p>
    <w:p w14:paraId="73AF9D3A" w14:textId="5183899F" w:rsidR="00FF20E8" w:rsidRDefault="008B4BE3" w:rsidP="00210B65">
      <w:pPr>
        <w:pStyle w:val="NoSpacing"/>
      </w:pPr>
      <w:r>
        <w:tab/>
      </w:r>
      <w:r>
        <w:tab/>
        <w:t>(Cal.I.P.M. 6-10 Henry VI p.5)</w:t>
      </w:r>
    </w:p>
    <w:p w14:paraId="7CDCB1D5" w14:textId="77777777" w:rsidR="008B4BE3" w:rsidRDefault="008B4BE3" w:rsidP="00210B65">
      <w:pPr>
        <w:pStyle w:val="NoSpacing"/>
      </w:pPr>
      <w:r>
        <w:t>19 Oct.1435</w:t>
      </w:r>
      <w:r>
        <w:tab/>
        <w:t>Died.</w:t>
      </w:r>
    </w:p>
    <w:p w14:paraId="399F34B0" w14:textId="77777777" w:rsidR="008B4BE3" w:rsidRDefault="008B4BE3" w:rsidP="00210B65">
      <w:pPr>
        <w:pStyle w:val="NoSpacing"/>
      </w:pPr>
      <w:r>
        <w:tab/>
      </w:r>
      <w:r>
        <w:tab/>
      </w:r>
      <w:r w:rsidRPr="008B4BE3">
        <w:rPr>
          <w:sz w:val="20"/>
          <w:szCs w:val="20"/>
        </w:rPr>
        <w:t>(</w:t>
      </w:r>
      <w:hyperlink r:id="rId8" w:history="1">
        <w:r w:rsidRPr="008B4BE3">
          <w:rPr>
            <w:rStyle w:val="Hyperlink"/>
            <w:sz w:val="20"/>
            <w:szCs w:val="20"/>
          </w:rPr>
          <w:t>http://histfam.familysearch.org/getperson.php?personID=I12176&amp;tree=Nixon</w:t>
        </w:r>
      </w:hyperlink>
      <w:r w:rsidRPr="008B4BE3">
        <w:rPr>
          <w:sz w:val="20"/>
          <w:szCs w:val="20"/>
        </w:rPr>
        <w:t>)</w:t>
      </w:r>
    </w:p>
    <w:p w14:paraId="2BB5049A" w14:textId="77777777" w:rsidR="008B4BE3" w:rsidRDefault="008B4BE3" w:rsidP="00210B65">
      <w:pPr>
        <w:pStyle w:val="NoSpacing"/>
      </w:pPr>
    </w:p>
    <w:p w14:paraId="5A7E586B" w14:textId="77777777" w:rsidR="008B4BE3" w:rsidRDefault="008B4BE3" w:rsidP="00210B65">
      <w:pPr>
        <w:pStyle w:val="NoSpacing"/>
      </w:pPr>
    </w:p>
    <w:p w14:paraId="3AD6045C" w14:textId="6A76E5D5" w:rsidR="008B4BE3" w:rsidRDefault="008B4BE3" w:rsidP="00210B65">
      <w:pPr>
        <w:pStyle w:val="NoSpacing"/>
      </w:pPr>
    </w:p>
    <w:p w14:paraId="3D8AF3FE" w14:textId="6E5C0F64" w:rsidR="0018178D" w:rsidRDefault="0018178D" w:rsidP="00210B65">
      <w:pPr>
        <w:pStyle w:val="NoSpacing"/>
      </w:pPr>
      <w:r>
        <w:t>18 April 2018</w:t>
      </w:r>
    </w:p>
    <w:p w14:paraId="5CC76890" w14:textId="083A87AF" w:rsidR="00231916" w:rsidRPr="008B4BE3" w:rsidRDefault="00231916" w:rsidP="00210B65">
      <w:pPr>
        <w:pStyle w:val="NoSpacing"/>
      </w:pPr>
      <w:r>
        <w:t xml:space="preserve">  3 July 2021</w:t>
      </w:r>
    </w:p>
    <w:sectPr w:rsidR="00231916" w:rsidRPr="008B4BE3" w:rsidSect="00352F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3CA82" w14:textId="77777777" w:rsidR="008B4BE3" w:rsidRDefault="008B4BE3" w:rsidP="00552EBA">
      <w:pPr>
        <w:spacing w:after="0" w:line="240" w:lineRule="auto"/>
      </w:pPr>
      <w:r>
        <w:separator/>
      </w:r>
    </w:p>
  </w:endnote>
  <w:endnote w:type="continuationSeparator" w:id="0">
    <w:p w14:paraId="30F39465" w14:textId="77777777" w:rsidR="008B4BE3" w:rsidRDefault="008B4BE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E902E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FAEB6" w14:textId="784AAC58" w:rsidR="00210B65" w:rsidRDefault="00210B65">
    <w:pPr>
      <w:pStyle w:val="Footer"/>
    </w:pPr>
    <w:r>
      <w:t xml:space="preserve">I.S.Rogers   </w:t>
    </w:r>
    <w:r w:rsidR="0018178D">
      <w:fldChar w:fldCharType="begin"/>
    </w:r>
    <w:r w:rsidR="0018178D">
      <w:instrText xml:space="preserve"> DATE \@ "dd MMMM yyyy" </w:instrText>
    </w:r>
    <w:r w:rsidR="0018178D">
      <w:fldChar w:fldCharType="separate"/>
    </w:r>
    <w:r w:rsidR="00231916">
      <w:rPr>
        <w:noProof/>
      </w:rPr>
      <w:t>03 July 2021</w:t>
    </w:r>
    <w:r w:rsidR="0018178D">
      <w:rPr>
        <w:noProof/>
      </w:rPr>
      <w:fldChar w:fldCharType="end"/>
    </w:r>
  </w:p>
  <w:p w14:paraId="5D7E7580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03D10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2032E" w14:textId="77777777" w:rsidR="008B4BE3" w:rsidRDefault="008B4BE3" w:rsidP="00552EBA">
      <w:pPr>
        <w:spacing w:after="0" w:line="240" w:lineRule="auto"/>
      </w:pPr>
      <w:r>
        <w:separator/>
      </w:r>
    </w:p>
  </w:footnote>
  <w:footnote w:type="continuationSeparator" w:id="0">
    <w:p w14:paraId="19DB6CC9" w14:textId="77777777" w:rsidR="008B4BE3" w:rsidRDefault="008B4BE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65BBE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A40AB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30F35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2C37"/>
    <w:rsid w:val="00175804"/>
    <w:rsid w:val="0018178D"/>
    <w:rsid w:val="00210B65"/>
    <w:rsid w:val="00231916"/>
    <w:rsid w:val="00352F3A"/>
    <w:rsid w:val="004434F9"/>
    <w:rsid w:val="00552EBA"/>
    <w:rsid w:val="007551EB"/>
    <w:rsid w:val="008B4BE3"/>
    <w:rsid w:val="00C33865"/>
    <w:rsid w:val="00D45842"/>
    <w:rsid w:val="00FA2C37"/>
    <w:rsid w:val="00FF2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87464"/>
  <w15:docId w15:val="{C290BEF7-E336-46EC-A848-F83951510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8B4B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stfam.familysearch.org/getperson.php?personID=I12176&amp;tree=Nixon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freepages.genealogy.rootsweb.ancestry.com/~hwbradley/aqwg1399.htm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histfam.familysearch.org/getperson.php?personID=I12176&amp;tree=Nixon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5</cp:revision>
  <dcterms:created xsi:type="dcterms:W3CDTF">2011-11-27T22:23:00Z</dcterms:created>
  <dcterms:modified xsi:type="dcterms:W3CDTF">2021-07-03T15:49:00Z</dcterms:modified>
</cp:coreProperties>
</file>